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49C" w:rsidRPr="006C43C5" w:rsidRDefault="004279DA" w:rsidP="00E67D40">
      <w:pPr>
        <w:pStyle w:val="FiksniRH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EA3D64">
            <w:rPr>
              <w:rStyle w:val="PozadinaSvijetloZuta"/>
            </w:rPr>
            <w:t>r</w:t>
          </w:r>
          <w:r w:rsidR="00AE649C" w:rsidRPr="004B13B4">
            <w:rPr>
              <w:rStyle w:val="PozadinaSvijetloZuta"/>
            </w:rPr>
            <w:t>EPUBLIKA HRVATSKA</w:t>
          </w:r>
        </w:sdtContent>
      </w:sdt>
    </w:p>
    <w:p w:rsidR="00AE649C" w:rsidRPr="006C43C5" w:rsidRDefault="004279DA" w:rsidP="00E67D40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Trgovački sud u Splitu - Stalna služba u Dubrovniku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649C" w:rsidRPr="006C43C5" w:rsidRDefault="004279DA" w:rsidP="00E67D40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Dr. Ante Starčevića 23</w:t>
          </w:r>
        </w:sdtContent>
      </w:sdt>
      <w:r w:rsidR="00AE649C" w:rsidRPr="006C43C5">
        <w:t xml:space="preserve"> </w:t>
      </w:r>
    </w:p>
    <w:p w:rsidR="00BC4B7C" w:rsidRDefault="004279DA" w:rsidP="00E67D40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20000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Dubrovnik</w:t>
          </w:r>
        </w:sdtContent>
      </w:sdt>
      <w:r w:rsidR="00AE649C" w:rsidRPr="006C43C5">
        <w:t xml:space="preserve"> </w:t>
      </w:r>
    </w:p>
    <w:p w:rsidR="00BC4B7C" w:rsidRDefault="00BC4B7C" w:rsidP="00BC4B7C">
      <w:pPr>
        <w:pStyle w:val="ABCNaslov"/>
        <w:spacing w:before="0" w:after="0"/>
      </w:pPr>
      <w:r>
        <w:t>REPUBLIKA HRVATSKA</w:t>
      </w:r>
    </w:p>
    <w:p w:rsidR="00BC4B7C" w:rsidRDefault="00BC4B7C" w:rsidP="00F7176F">
      <w:pPr>
        <w:spacing w:after="0"/>
        <w:jc w:val="center"/>
      </w:pPr>
      <w:r>
        <w:t>R J E Š E NJ E</w:t>
      </w:r>
    </w:p>
    <w:p w:rsidR="00F7176F" w:rsidRDefault="00F7176F" w:rsidP="00F7176F">
      <w:pPr>
        <w:spacing w:after="0"/>
        <w:jc w:val="center"/>
      </w:pPr>
    </w:p>
    <w:p w:rsidR="00BC4B7C" w:rsidRPr="0072128C" w:rsidRDefault="004279DA" w:rsidP="00F7176F">
      <w:pPr>
        <w:keepNext/>
        <w:spacing w:after="0"/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Trgovački sud u Splitu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0"/>
            <w:shd w:val="clear" w:color="auto" w:fill="auto"/>
          </w:rPr>
        </w:sdtEndPr>
        <w:sdtContent>
          <w:r w:rsidR="00EA3D64">
            <w:rPr>
              <w:rStyle w:val="PozadinaSvijetloZuta"/>
            </w:rPr>
            <w:t>SANJA VUKOVIĆ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xpath="/icms/UserObject.UlogaStrankaList/derivirana_varijabla[@naziv='UserObject.UlogaStrankaList_1']/item" w:storeItemID="{100293BC-3C9C-4740-99C7-73F5E9006100}"/>
          <w:comboBox>
            <w:listItem w:displayText="tužitelja" w:value="tužitelja"/>
            <w:listItem w:displayText="ovrhovoditelja" w:value="ovrhovoditelja"/>
            <w:listItem w:displayText="podnositelja" w:value="podnositelja"/>
            <w:listItem w:displayText="ostavitelja" w:value="ostavitelja"/>
            <w:listItem w:displayText="predlagatelja" w:value="predlagatelja"/>
            <w:listItem w:displayText="stranke" w:value="stranke"/>
            <w:listItem w:displayText="predlagatelja osiguranja" w:value="predlagatelja osiguranja"/>
          </w:comboBox>
        </w:sdtPr>
        <w:sdtEndPr>
          <w:rPr>
            <w:rStyle w:val="PozadinaSvijetloZuta"/>
          </w:rPr>
        </w:sdtEndPr>
        <w:sdtContent>
          <w:r w:rsidR="00987ED7" w:rsidRPr="004B13B4">
            <w:rPr>
              <w:rStyle w:val="PozadinaSvijetloZuta"/>
            </w:rPr>
            <w:t>predlagatelj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xpath="/icms/DomainObject.Predmet.StrankaFormatedWithAdressOIB/derivirana_varijabla[@naziv='DomainObject.Predmet.StrankaFormatedWithAdressOIB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 xml:space="preserve"> FINA, RC Split, Podružnica Dubrovnik, OIB 85821130368, Vukovarska 2, 20000 Dubrovnik; DUBROVAČKO PRIMORJE d.o.o. za vodoopskrbu i odvodnju, OIB 66545607884, Obala Ohmučevića 2, 20232 Slano</w:t>
          </w:r>
        </w:sdtContent>
      </w:sdt>
      <w:r w:rsidR="00BC4B7C" w:rsidRPr="0072128C">
        <w:t xml:space="preserve">, protiv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xpath="/icms/UserObject.UlogaProtuStrankaList/derivirana_varijabla[@naziv='UserObject.UlogaProtuStrankaList_1']/item" w:storeItemID="{100293BC-3C9C-4740-99C7-73F5E9006100}"/>
          <w:comboBox>
            <w:listItem w:displayText="tuženika" w:value="tuženika"/>
            <w:listItem w:displayText="ovršenika" w:value="ovršenika"/>
            <w:listItem w:displayText="protustranke" w:value="protustranke"/>
            <w:listItem w:displayText="protivnika osiguranja" w:value="protivnika osiguranja"/>
            <w:listItem w:displayText="vjerovnika" w:value="vjerovnika"/>
            <w:listItem w:displayText="dužnika" w:value="dužnika"/>
          </w:comboBox>
        </w:sdtPr>
        <w:sdtEndPr>
          <w:rPr>
            <w:rStyle w:val="PozadinaSvijetloZuta"/>
          </w:rPr>
        </w:sdtEndPr>
        <w:sdtContent>
          <w:r w:rsidR="00987ED7" w:rsidRPr="004B13B4">
            <w:rPr>
              <w:rStyle w:val="PozadinaSvijetloZuta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 xml:space="preserve"> KOSIJER d.o.o. za hortikulturu, graditeljstvo i usluge, OIB 00409059467, Molunat 38, 20215 Pločice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xpath="/icms/DomainObject.Predmet.VrstaSpora.Naziv/derivirana_varijabla[@naziv='DomainObject.Predmet.VrstaSpora.Naziv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Stečaj društva s ograničenom odgovornošću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24. listopada 2018.</w:t>
          </w:r>
        </w:sdtContent>
      </w:sdt>
    </w:p>
    <w:p w:rsidR="00BC4B7C" w:rsidRDefault="00BC4B7C" w:rsidP="00BC4B7C">
      <w:pPr>
        <w:pStyle w:val="abcNaslov0"/>
        <w:spacing w:before="0" w:after="0"/>
      </w:pPr>
      <w:r w:rsidRPr="00E574C7">
        <w:t>riješio</w:t>
      </w:r>
      <w:r>
        <w:t xml:space="preserve"> je</w:t>
      </w:r>
    </w:p>
    <w:p w:rsidR="00BC4B7C" w:rsidRPr="0072128C" w:rsidRDefault="00BC4B7C" w:rsidP="00544921">
      <w:pPr>
        <w:keepNext/>
        <w:spacing w:before="240" w:after="0"/>
        <w:ind w:firstLine="708"/>
        <w:jc w:val="both"/>
        <w:rPr>
          <w:rFonts w:eastAsia="Calibri" w:cs="Times New Roman"/>
          <w:noProof/>
          <w:color w:val="000000"/>
          <w:lang w:eastAsia="hr-HR"/>
        </w:rPr>
      </w:pPr>
      <w:r w:rsidRPr="0072128C">
        <w:rPr>
          <w:rFonts w:eastAsia="Calibri" w:cs="Times New Roman"/>
          <w:noProof/>
          <w:color w:val="000000"/>
          <w:lang w:eastAsia="hr-HR"/>
        </w:rPr>
        <w:t>I</w:t>
      </w:r>
      <w:r w:rsidRPr="0072128C">
        <w:rPr>
          <w:rFonts w:eastAsia="Calibri" w:cs="Times New Roman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xpath="/icms/DomainObject.Predmet.PristojbeSudionikNazivOIB/derivirana_varijabla[@naziv='DomainObject.Predmet.PristojbeSudionikNazivOIB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DUBROVAČKO PRIMORJE d.o.o. za vodoopskrbu i odvodnju, OIB 66545607884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eastAsia="Calibri" w:cs="Times New Roman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xpath="/icms/DomainObject.Predmet.Pristojbe/derivirana_varijabla[@naziv='DomainObject.Predmet.Pristojbe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sudske pristojbe za Prijava svakog pojedinog potraživanja u iznosu od 98,00 kn, Pristojba na rješenje u iznosu od 100,00 kn, u ukupnom iznosu od 198,00 kn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eastAsia="Calibri" w:cs="Times New Roman"/>
          <w:noProof/>
          <w:color w:val="000000"/>
          <w:lang w:eastAsia="hr-HR"/>
        </w:rPr>
        <w:t>, 110/15</w:t>
      </w:r>
      <w:r w:rsidRPr="0072128C">
        <w:rPr>
          <w:rFonts w:eastAsia="Calibri" w:cs="Times New Roman"/>
          <w:noProof/>
          <w:color w:val="000000"/>
          <w:lang w:eastAsia="hr-HR"/>
        </w:rPr>
        <w:t>; dalje</w:t>
      </w:r>
      <w:r w:rsidR="00782BC9">
        <w:rPr>
          <w:rFonts w:eastAsia="Calibri" w:cs="Times New Roman"/>
          <w:noProof/>
          <w:color w:val="000000"/>
          <w:lang w:eastAsia="hr-HR"/>
        </w:rPr>
        <w:t xml:space="preserve"> </w:t>
      </w:r>
      <w:r w:rsidRPr="0072128C">
        <w:rPr>
          <w:rFonts w:eastAsia="Calibri" w:cs="Times New Roman"/>
          <w:noProof/>
          <w:color w:val="000000"/>
          <w:lang w:eastAsia="hr-HR"/>
        </w:rPr>
        <w:t>ZSP).</w:t>
      </w:r>
    </w:p>
    <w:p w:rsidR="00BC4B7C" w:rsidRPr="0072128C" w:rsidRDefault="00BC4B7C" w:rsidP="00BC4B7C">
      <w:pPr>
        <w:keepNext/>
        <w:spacing w:after="0"/>
        <w:ind w:firstLine="708"/>
        <w:jc w:val="both"/>
        <w:rPr>
          <w:rFonts w:eastAsia="Calibri" w:cs="Times New Roman"/>
          <w:noProof/>
          <w:color w:val="000000"/>
          <w:lang w:eastAsia="hr-HR"/>
        </w:rPr>
      </w:pPr>
      <w:r w:rsidRPr="0072128C">
        <w:rPr>
          <w:rFonts w:eastAsia="Calibri" w:cs="Times New Roman"/>
          <w:noProof/>
          <w:color w:val="000000"/>
          <w:lang w:eastAsia="hr-HR"/>
        </w:rPr>
        <w:t>II</w:t>
      </w:r>
      <w:r w:rsidRPr="0072128C">
        <w:rPr>
          <w:rFonts w:eastAsia="Calibri" w:cs="Times New Roman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xpath="/icms/DomainObject.Predmet.PristojbeBrojRacuna/derivirana_varijabla[@naziv='DomainObject.Predmet.PristojbeBrojRacuna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HR1210010051863000160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xpath="/icms/DomainObject.Predmet.PristojbePNB/derivirana_varijabla[@naziv='DomainObject.Predmet.PristojbePNB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HR635045-3566-10035351489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xpath="/icms/DomainObject.Predmet.PristojbeOpisPlacanja/derivirana_varijabla[@naziv='DomainObject.Predmet.PristojbeOpisPlacanja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Pristojbe iz predmeta St-868/2017, TS ST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>.</w:t>
      </w:r>
    </w:p>
    <w:p w:rsidR="00BC4B7C" w:rsidRPr="0072128C" w:rsidRDefault="00BC4B7C" w:rsidP="00BC4B7C">
      <w:pPr>
        <w:keepNext/>
        <w:spacing w:after="0"/>
        <w:ind w:firstLine="708"/>
        <w:jc w:val="both"/>
        <w:rPr>
          <w:rFonts w:eastAsia="Calibri" w:cs="Times New Roman"/>
          <w:noProof/>
          <w:color w:val="000000"/>
          <w:lang w:eastAsia="hr-HR"/>
        </w:rPr>
      </w:pPr>
      <w:r w:rsidRPr="0072128C">
        <w:rPr>
          <w:rFonts w:eastAsia="Calibri" w:cs="Times New Roman"/>
          <w:noProof/>
          <w:color w:val="000000"/>
          <w:lang w:eastAsia="hr-HR"/>
        </w:rPr>
        <w:t>III</w:t>
      </w:r>
      <w:r w:rsidRPr="0072128C">
        <w:rPr>
          <w:rFonts w:eastAsia="Calibri" w:cs="Times New Roman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="00BC4B7C" w:rsidRPr="0072128C" w:rsidRDefault="00BC4B7C" w:rsidP="00BC4B7C">
      <w:pPr>
        <w:keepNext/>
        <w:spacing w:after="0"/>
        <w:ind w:firstLine="708"/>
        <w:jc w:val="both"/>
        <w:rPr>
          <w:rFonts w:eastAsia="Calibri" w:cs="Times New Roman"/>
          <w:noProof/>
          <w:color w:val="000000"/>
          <w:lang w:eastAsia="hr-HR"/>
        </w:rPr>
      </w:pPr>
      <w:r w:rsidRPr="0072128C">
        <w:rPr>
          <w:rFonts w:eastAsia="Calibri" w:cs="Times New Roman"/>
          <w:noProof/>
          <w:color w:val="000000"/>
          <w:lang w:eastAsia="hr-HR"/>
        </w:rPr>
        <w:t>IV</w:t>
      </w:r>
      <w:r w:rsidRPr="0072128C">
        <w:rPr>
          <w:rFonts w:eastAsia="Calibri" w:cs="Times New Roman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="00BC4B7C" w:rsidRDefault="00BC4B7C" w:rsidP="00F7176F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="00F7176F" w:rsidRDefault="00F7176F" w:rsidP="00F7176F">
      <w:pPr>
        <w:spacing w:after="0"/>
        <w:jc w:val="both"/>
      </w:pPr>
    </w:p>
    <w:p w:rsidR="00BC4B7C" w:rsidRDefault="00BC4B7C" w:rsidP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Dubrovniku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EA3D64">
            <w:rPr>
              <w:rStyle w:val="PozadinaSvijetloZelena"/>
            </w:rPr>
            <w:t xml:space="preserve">24. listopada </w:t>
          </w:r>
          <w:r w:rsidR="004B13B4" w:rsidRPr="004B13B4">
            <w:rPr>
              <w:rStyle w:val="PozadinaSvijetloZelena"/>
            </w:rPr>
            <w:t>2018.</w:t>
          </w:r>
        </w:sdtContent>
      </w:sdt>
    </w:p>
    <w:p w:rsidR="00544921" w:rsidRPr="0072128C" w:rsidRDefault="00544921" w:rsidP="00BC4B7C">
      <w:pPr>
        <w:spacing w:after="0"/>
        <w:jc w:val="center"/>
        <w:rPr>
          <w:rFonts w:eastAsia="Times New Roman"/>
          <w:lang w:eastAsia="hr-HR"/>
        </w:rPr>
      </w:pPr>
      <w:bookmarkStart w:id="0" w:name="_GoBack"/>
      <w:bookmarkEnd w:id="0"/>
    </w:p>
    <w:p w:rsidR="00BC4B7C" w:rsidRPr="0072128C" w:rsidRDefault="00BC4B7C" w:rsidP="00544921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="00BC4B7C" w:rsidRPr="0072128C" w:rsidRDefault="00BC4B7C" w:rsidP="00544921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xpath="/icms/UserObject.OvlasteniSluzbenikZaNaplatuSudskihPristojbi/derivirana_varijabla[@naziv='UserObject.OvlasteniSluzbenikZaNaplatuSudskihPristojbi_1']" w:storeItemID="{100293BC-3C9C-4740-99C7-73F5E9006100}"/>
          <w:text/>
        </w:sdtPr>
        <w:sdtEndPr>
          <w:rPr>
            <w:rStyle w:val="Zadanifontodlomka"/>
            <w:noProof w:val="0"/>
            <w:shd w:val="clear" w:color="auto" w:fill="CCFFCC"/>
          </w:rPr>
        </w:sdtEndPr>
        <w:sdtContent>
          <w:r w:rsidR="00EA3D64">
            <w:rPr>
              <w:rStyle w:val="PozadinaSvijetloZuta"/>
            </w:rPr>
            <w:t>SANJA VUKOVIĆ</w:t>
          </w:r>
        </w:sdtContent>
      </w:sdt>
      <w:r w:rsidRPr="0072128C">
        <w:t xml:space="preserve"> </w:t>
      </w:r>
    </w:p>
    <w:p w:rsidR="00BC4B7C" w:rsidRPr="006C43C5" w:rsidRDefault="00BC4B7C" w:rsidP="00F7176F">
      <w:pPr>
        <w:spacing w:after="0"/>
        <w:jc w:val="both"/>
      </w:pPr>
    </w:p>
    <w:p w:rsidR="00BC4B7C" w:rsidRDefault="00BC4B7C" w:rsidP="00A83B6E">
      <w:pPr>
        <w:spacing w:after="0"/>
        <w:ind w:firstLine="708"/>
      </w:pPr>
      <w:r>
        <w:t xml:space="preserve">Uputa o pravnom lijeku: </w:t>
      </w:r>
    </w:p>
    <w:p w:rsidR="00BC4B7C" w:rsidRDefault="00BC4B7C" w:rsidP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="00BC4B7C" w:rsidRDefault="00BC4B7C" w:rsidP="00BC4B7C">
      <w:pPr>
        <w:spacing w:after="0"/>
        <w:jc w:val="both"/>
        <w:rPr>
          <w:noProof/>
        </w:rPr>
      </w:pPr>
    </w:p>
    <w:p w:rsidR="00BC4B7C" w:rsidRDefault="00BC4B7C" w:rsidP="00BC4B7C">
      <w:pPr>
        <w:spacing w:after="0"/>
        <w:jc w:val="both"/>
        <w:rPr>
          <w:noProof/>
        </w:rPr>
      </w:pPr>
    </w:p>
    <w:p w:rsidR="00BC4B7C" w:rsidRDefault="00BC4B7C" w:rsidP="00BC4B7C">
      <w:pPr>
        <w:spacing w:after="0"/>
        <w:jc w:val="both"/>
        <w:rPr>
          <w:noProof/>
        </w:rPr>
      </w:pPr>
    </w:p>
    <w:p w:rsidR="00BC4B7C" w:rsidRDefault="00BC4B7C" w:rsidP="00BC4B7C">
      <w:pPr>
        <w:spacing w:after="0"/>
        <w:jc w:val="both"/>
        <w:rPr>
          <w:noProof/>
        </w:rPr>
      </w:pPr>
    </w:p>
    <w:p w:rsidR="00BC4B7C" w:rsidRDefault="00BC4B7C" w:rsidP="00BC4B7C">
      <w:pPr>
        <w:spacing w:after="0"/>
        <w:jc w:val="both"/>
        <w:rPr>
          <w:noProof/>
        </w:rPr>
      </w:pPr>
    </w:p>
    <w:p w:rsidR="00BC4B7C" w:rsidRDefault="00BC4B7C" w:rsidP="00BC4B7C">
      <w:pPr>
        <w:spacing w:after="0"/>
        <w:jc w:val="both"/>
        <w:rPr>
          <w:noProof/>
        </w:rPr>
      </w:pPr>
    </w:p>
    <w:p w:rsidR="00BC4B7C" w:rsidRDefault="00BC4B7C" w:rsidP="00BC4B7C">
      <w:pPr>
        <w:spacing w:after="0"/>
        <w:jc w:val="both"/>
        <w:rPr>
          <w:noProof/>
        </w:rPr>
      </w:pPr>
    </w:p>
    <w:p w:rsidR="00BC4B7C" w:rsidRPr="0072128C" w:rsidRDefault="00BC4B7C" w:rsidP="00BC4B7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="00BC4B7C" w:rsidRPr="0072128C" w:rsidRDefault="00BC4B7C" w:rsidP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xpath="/icms/DomainObject.Predmet.PristojbeSudionikNazivOIB/derivirana_varijabla[@naziv='DomainObject.Predmet.PristojbeSudionikNazivOIB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DUBROVAČKO PRIMORJE d.o.o. za vodoopskrbu i odvodnju, OIB 66545607884</w:t>
          </w:r>
        </w:sdtContent>
      </w:sdt>
      <w:r w:rsidRPr="0072128C">
        <w:rPr>
          <w:noProof/>
        </w:rPr>
        <w:t xml:space="preserve">  </w:t>
      </w:r>
    </w:p>
    <w:p w:rsidR="00BC4B7C" w:rsidRPr="0072128C" w:rsidRDefault="00BC4B7C" w:rsidP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="00BC4B7C" w:rsidRPr="0072128C" w:rsidRDefault="00BC4B7C" w:rsidP="00BC4B7C"/>
    <w:p w:rsidR="00BC4B7C" w:rsidRPr="0072128C" w:rsidRDefault="00BC4B7C" w:rsidP="00BC4B7C">
      <w:pPr>
        <w:spacing w:after="0"/>
      </w:pPr>
      <w:proofErr w:type="spellStart"/>
      <w:r w:rsidRPr="0072128C">
        <w:t>Rj</w:t>
      </w:r>
      <w:proofErr w:type="spellEnd"/>
      <w:r w:rsidRPr="0072128C">
        <w:t>:</w:t>
      </w:r>
      <w:r w:rsidRPr="0072128C">
        <w:tab/>
      </w:r>
    </w:p>
    <w:p w:rsidR="00BC4B7C" w:rsidRPr="0072128C" w:rsidRDefault="00BC4B7C" w:rsidP="00BC4B7C">
      <w:pPr>
        <w:spacing w:after="0"/>
      </w:pPr>
      <w:r w:rsidRPr="0072128C">
        <w:t xml:space="preserve">1. kal </w:t>
      </w:r>
      <w:sdt>
        <w:sdtPr>
          <w:rPr>
            <w:rStyle w:val="PozadinaSvijetloZelena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xpath="/icms/UserObject.Predmet.Kalendar.RokDana/derivirana_varijabla[@naziv='UserObject.Predmet.Kalendar.RokDana_1']" w:storeItemID="{100293BC-3C9C-4740-99C7-73F5E9006100}"/>
          <w:text/>
        </w:sdtPr>
        <w:sdtEndPr>
          <w:rPr>
            <w:rStyle w:val="Zadanifontodlomka"/>
            <w:noProof w:val="0"/>
            <w:shd w:val="clear" w:color="auto" w:fill="auto"/>
          </w:rPr>
        </w:sdtEndPr>
        <w:sdtContent>
          <w:r w:rsidRPr="004B13B4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="00BC4B7C" w:rsidRPr="0072128C" w:rsidRDefault="00BC4B7C" w:rsidP="00BC4B7C">
      <w:pPr>
        <w:spacing w:after="0"/>
      </w:pPr>
      <w:r w:rsidRPr="0072128C"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Dubrovniku</w:t>
          </w:r>
        </w:sdtContent>
      </w:sdt>
      <w:r w:rsidRPr="0072128C">
        <w:t xml:space="preserve">, </w:t>
      </w:r>
      <w:sdt>
        <w:sdtPr>
          <w:rPr>
            <w:rStyle w:val="PozadinaSvijetloZelena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24. listopada 2018.</w:t>
          </w:r>
        </w:sdtContent>
      </w:sdt>
      <w:r w:rsidRPr="0072128C">
        <w:t>.godine.</w:t>
      </w:r>
    </w:p>
    <w:p w:rsidR="00BC4B7C" w:rsidRPr="0072128C" w:rsidRDefault="00BC4B7C" w:rsidP="00BC4B7C">
      <w:pPr>
        <w:spacing w:after="0"/>
        <w:rPr>
          <w:rFonts w:cs="Times New Roman"/>
        </w:rPr>
      </w:pPr>
    </w:p>
    <w:p w:rsidR="00BC4B7C" w:rsidRPr="0072128C" w:rsidRDefault="00BC4B7C" w:rsidP="00BC4B7C">
      <w:pPr>
        <w:spacing w:after="200" w:line="276" w:lineRule="auto"/>
        <w:rPr>
          <w:rFonts w:eastAsia="Times New Roman" w:cs="Times New Roman"/>
          <w:noProof/>
          <w:lang w:eastAsia="hr-HR"/>
        </w:rPr>
      </w:pPr>
    </w:p>
    <w:p w:rsidR="00BC4B7C" w:rsidRPr="0072128C" w:rsidRDefault="00BC4B7C" w:rsidP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Podaci za uplatu pristojbe</w:t>
      </w:r>
    </w:p>
    <w:p w:rsidR="00BC4B7C" w:rsidRPr="0072128C" w:rsidRDefault="004279DA" w:rsidP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sdt>
        <w:sdtPr>
          <w:rPr>
            <w:rStyle w:val="PozadinaSvijetloZelena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xpath="/icms/DomainObject.Predmet.PristojbeNazivVrste/derivirana_varijabla[@naziv='DomainObject.Predmet.PristojbeNazivVrste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147779" w:rsidRPr="004B13B4">
            <w:rPr>
              <w:rStyle w:val="PozadinaSvijetloZelena"/>
            </w:rPr>
            <w:t>Pristojbe iz predmeta St-868/2017, TS ST</w:t>
          </w:r>
        </w:sdtContent>
      </w:sdt>
      <w:r w:rsidR="00BC4B7C" w:rsidRPr="0072128C">
        <w:rPr>
          <w:rFonts w:eastAsia="Times New Roman" w:cs="Times New Roman"/>
          <w:noProof/>
          <w:lang w:eastAsia="hr-HR"/>
        </w:rPr>
        <w:t xml:space="preserve"> </w:t>
      </w:r>
    </w:p>
    <w:p w:rsidR="00BC4B7C" w:rsidRPr="0072128C" w:rsidRDefault="004279DA" w:rsidP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>
        <w:rPr>
          <w:rFonts w:eastAsia="Times New Roman" w:cs="Times New Roman"/>
          <w:noProof/>
          <w:lang w:eastAsia="hr-HR"/>
        </w:rPr>
        <w:pict>
          <v:rect id="_x0000_i1025" style="width:0;height:1.5pt" o:hralign="center" o:hrstd="t" o:hr="t" fillcolor="#a0a0a0" stroked="f"/>
        </w:pic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644"/>
        <w:gridCol w:w="4428"/>
      </w:tblGrid>
      <w:tr w:rsidR="00BC4B7C" w:rsidRPr="0072128C" w:rsidTr="008442D2">
        <w:tc>
          <w:tcPr>
            <w:tcW w:w="4644" w:type="dxa"/>
          </w:tcPr>
          <w:p w:rsidR="00BC4B7C" w:rsidRPr="0072128C" w:rsidRDefault="00BC4B7C" w:rsidP="008442D2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Platitelj:</w:t>
            </w:r>
          </w:p>
        </w:tc>
        <w:tc>
          <w:tcPr>
            <w:tcW w:w="4428" w:type="dxa"/>
          </w:tcPr>
          <w:p w:rsidR="00BC4B7C" w:rsidRPr="0072128C" w:rsidRDefault="004279DA" w:rsidP="008442D2">
            <w:pPr>
              <w:tabs>
                <w:tab w:val="left" w:pos="7088"/>
              </w:tabs>
              <w:spacing w:after="0"/>
              <w:ind w:right="108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xpath="/icms/DomainObject.Predmet.PristojbeSudionikNazivOIB/derivirana_varijabla[@naziv='DomainObject.Predmet.PristojbeSudionikNazivOIB_1']" w:storeItemID="{100293BC-3C9C-4740-99C7-73F5E9006100}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147779" w:rsidRPr="004B13B4">
                  <w:rPr>
                    <w:rStyle w:val="PozadinaSvijetloZelena"/>
                  </w:rPr>
                  <w:t>DUBROVAČKO PRIMORJE d.o.o. za vodoopskrbu i odvodnju, OIB 66545607884</w:t>
                </w:r>
              </w:sdtContent>
            </w:sdt>
          </w:p>
        </w:tc>
      </w:tr>
      <w:tr w:rsidR="00BC4B7C" w:rsidRPr="0072128C" w:rsidTr="008442D2">
        <w:tc>
          <w:tcPr>
            <w:tcW w:w="4644" w:type="dxa"/>
          </w:tcPr>
          <w:p w:rsidR="00BC4B7C" w:rsidRPr="0072128C" w:rsidRDefault="00BC4B7C" w:rsidP="008442D2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Primatelj:</w:t>
            </w:r>
          </w:p>
        </w:tc>
        <w:tc>
          <w:tcPr>
            <w:tcW w:w="4428" w:type="dxa"/>
          </w:tcPr>
          <w:p w:rsidR="00BC4B7C" w:rsidRPr="0072128C" w:rsidRDefault="00BC4B7C" w:rsidP="008442D2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Državni proračun Republike Hrvatske</w:t>
            </w:r>
          </w:p>
        </w:tc>
      </w:tr>
      <w:tr w:rsidR="00BC4B7C" w:rsidRPr="0072128C" w:rsidTr="008442D2">
        <w:tc>
          <w:tcPr>
            <w:tcW w:w="4644" w:type="dxa"/>
          </w:tcPr>
          <w:p w:rsidR="00BC4B7C" w:rsidRPr="0072128C" w:rsidRDefault="00BC4B7C" w:rsidP="008442D2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Iznos:</w:t>
            </w:r>
          </w:p>
        </w:tc>
        <w:tc>
          <w:tcPr>
            <w:tcW w:w="4428" w:type="dxa"/>
          </w:tcPr>
          <w:p w:rsidR="00BC4B7C" w:rsidRPr="0072128C" w:rsidRDefault="004279DA" w:rsidP="008442D2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xpath="/icms/DomainObject.Predmet.PristojbeIznos/derivirana_varijabla[@naziv='DomainObject.Predmet.PristojbeIznos_1']" w:storeItemID="{100293BC-3C9C-4740-99C7-73F5E9006100}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147779" w:rsidRPr="004B13B4">
                  <w:rPr>
                    <w:rStyle w:val="PozadinaSvijetloZelena"/>
                  </w:rPr>
                  <w:t>198,00</w:t>
                </w:r>
              </w:sdtContent>
            </w:sdt>
            <w:r w:rsidR="00BC4B7C" w:rsidRPr="0072128C">
              <w:rPr>
                <w:rFonts w:eastAsia="Times New Roman" w:cs="Times New Roman"/>
                <w:noProof/>
                <w:lang w:eastAsia="hr-HR"/>
              </w:rPr>
              <w:t xml:space="preserve"> kn</w:t>
            </w:r>
          </w:p>
        </w:tc>
      </w:tr>
      <w:tr w:rsidR="00BC4B7C" w:rsidRPr="0072128C" w:rsidTr="008442D2">
        <w:tc>
          <w:tcPr>
            <w:tcW w:w="4644" w:type="dxa"/>
          </w:tcPr>
          <w:p w:rsidR="00BC4B7C" w:rsidRPr="0072128C" w:rsidRDefault="00BC4B7C" w:rsidP="008442D2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Rok plaćanja</w:t>
            </w:r>
          </w:p>
        </w:tc>
        <w:tc>
          <w:tcPr>
            <w:tcW w:w="4428" w:type="dxa"/>
          </w:tcPr>
          <w:p w:rsidR="00BC4B7C" w:rsidRPr="0072128C" w:rsidRDefault="004279DA" w:rsidP="008442D2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shd w:val="clear" w:color="auto" w:fill="CCFFCC"/>
                <w:lang w:eastAsia="hr-HR"/>
              </w:rPr>
            </w:pPr>
            <w:sdt>
              <w:sdtPr>
                <w:rPr>
                  <w:rStyle w:val="PozadinaSvijetloZelena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xpath="/icms/DomainObject.Predmet.PristojbeDatumRokPlacanja/derivirana_varijabla[@naziv='DomainObject.Predmet.PristojbeDatumRokPlacanja_1']" w:storeItemID="{100293BC-3C9C-4740-99C7-73F5E9006100}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0"/>
                  <w:shd w:val="clear" w:color="auto" w:fill="auto"/>
                </w:rPr>
              </w:sdtEndPr>
              <w:sdtContent>
                <w:r w:rsidR="00BC4B7C" w:rsidRPr="004B13B4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eastAsia="Times New Roman" w:cs="Times New Roman"/>
                <w:noProof/>
                <w:shd w:val="clear" w:color="auto" w:fill="CCFFCC"/>
                <w:lang w:eastAsia="hr-HR"/>
              </w:rPr>
              <w:t xml:space="preserve"> </w:t>
            </w:r>
          </w:p>
        </w:tc>
      </w:tr>
      <w:tr w:rsidR="00BC4B7C" w:rsidRPr="0072128C" w:rsidTr="008442D2">
        <w:tc>
          <w:tcPr>
            <w:tcW w:w="4644" w:type="dxa"/>
          </w:tcPr>
          <w:p w:rsidR="00BC4B7C" w:rsidRPr="0072128C" w:rsidRDefault="00BC4B7C" w:rsidP="008442D2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IBAN primatelja:</w:t>
            </w:r>
          </w:p>
        </w:tc>
        <w:tc>
          <w:tcPr>
            <w:tcW w:w="4428" w:type="dxa"/>
          </w:tcPr>
          <w:p w:rsidR="00BC4B7C" w:rsidRPr="0072128C" w:rsidRDefault="004279DA" w:rsidP="008442D2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xpath="/icms/DomainObject.Predmet.PristojbeBrojRacuna/derivirana_varijabla[@naziv='DomainObject.Predmet.PristojbeBrojRacuna_1']" w:storeItemID="{100293BC-3C9C-4740-99C7-73F5E9006100}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147779" w:rsidRPr="004B13B4">
                  <w:rPr>
                    <w:rStyle w:val="PozadinaSvijetloZelena"/>
                  </w:rPr>
                  <w:t>HR1210010051863000160</w:t>
                </w:r>
              </w:sdtContent>
            </w:sdt>
          </w:p>
        </w:tc>
      </w:tr>
      <w:tr w:rsidR="00BC4B7C" w:rsidRPr="0072128C" w:rsidTr="008442D2">
        <w:tc>
          <w:tcPr>
            <w:tcW w:w="4644" w:type="dxa"/>
          </w:tcPr>
          <w:p w:rsidR="00BC4B7C" w:rsidRPr="0072128C" w:rsidRDefault="00BC4B7C" w:rsidP="008442D2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Poziv na broj primatelja:</w:t>
            </w:r>
          </w:p>
        </w:tc>
        <w:tc>
          <w:tcPr>
            <w:tcW w:w="4428" w:type="dxa"/>
          </w:tcPr>
          <w:p w:rsidR="00BC4B7C" w:rsidRPr="0072128C" w:rsidRDefault="004279DA" w:rsidP="008442D2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xpath="/icms/DomainObject.Predmet.PristojbePNB/derivirana_varijabla[@naziv='DomainObject.Predmet.PristojbePNB_1']" w:storeItemID="{100293BC-3C9C-4740-99C7-73F5E9006100}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147779" w:rsidRPr="004B13B4">
                  <w:rPr>
                    <w:rStyle w:val="PozadinaSvijetloZelena"/>
                  </w:rPr>
                  <w:t>HR635045-3566-10035351489</w:t>
                </w:r>
              </w:sdtContent>
            </w:sdt>
          </w:p>
        </w:tc>
      </w:tr>
      <w:tr w:rsidR="00BC4B7C" w:rsidRPr="0072128C" w:rsidTr="008442D2">
        <w:tc>
          <w:tcPr>
            <w:tcW w:w="4644" w:type="dxa"/>
          </w:tcPr>
          <w:p w:rsidR="00BC4B7C" w:rsidRPr="0072128C" w:rsidRDefault="00BC4B7C" w:rsidP="008442D2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Opis plaćanja:</w:t>
            </w:r>
          </w:p>
        </w:tc>
        <w:tc>
          <w:tcPr>
            <w:tcW w:w="4428" w:type="dxa"/>
          </w:tcPr>
          <w:p w:rsidR="00BC4B7C" w:rsidRPr="0072128C" w:rsidRDefault="004279DA" w:rsidP="008442D2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xpath="/icms/DomainObject.Predmet.PristojbeOpisPlacanja/derivirana_varijabla[@naziv='DomainObject.Predmet.PristojbeOpisPlacanja_1']" w:storeItemID="{100293BC-3C9C-4740-99C7-73F5E9006100}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147779" w:rsidRPr="004B13B4">
                  <w:rPr>
                    <w:rStyle w:val="PozadinaSvijetloZelena"/>
                  </w:rPr>
                  <w:t>Pristojbe iz predmeta St-868/2017, TS ST</w:t>
                </w:r>
              </w:sdtContent>
            </w:sdt>
          </w:p>
        </w:tc>
      </w:tr>
    </w:tbl>
    <w:p w:rsidR="00BC4B7C" w:rsidRPr="0072128C" w:rsidRDefault="004279DA" w:rsidP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>
        <w:rPr>
          <w:rFonts w:eastAsia="Times New Roman" w:cs="Times New Roman"/>
          <w:noProof/>
          <w:lang w:eastAsia="hr-HR"/>
        </w:rPr>
        <w:pict>
          <v:rect id="_x0000_i1026" style="width:0;height:1.5pt" o:hralign="center" o:hrstd="t" o:hr="t" fillcolor="#a0a0a0" stroked="f"/>
        </w:pict>
      </w:r>
    </w:p>
    <w:p w:rsidR="00BC4B7C" w:rsidRPr="0072128C" w:rsidRDefault="00BC4B7C" w:rsidP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="00BC4B7C" w:rsidRPr="0072128C" w:rsidRDefault="00BC4B7C" w:rsidP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Ukoliko ste pristojbu već platili, zanemarite ove podatke za uplatu.</w:t>
      </w:r>
    </w:p>
    <w:p w:rsidR="00BC4B7C" w:rsidRPr="0072128C" w:rsidRDefault="00BC4B7C" w:rsidP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26"/>
        <w:gridCol w:w="4514"/>
      </w:tblGrid>
      <w:tr w:rsidR="00BC4B7C" w:rsidRPr="0072128C" w:rsidTr="008442D2">
        <w:trPr>
          <w:trHeight w:val="1695"/>
        </w:trPr>
        <w:tc>
          <w:tcPr>
            <w:tcW w:w="4621" w:type="dxa"/>
          </w:tcPr>
          <w:sdt>
            <w:sdtPr>
              <w:rPr>
                <w:rFonts w:eastAsia="Times New Roman" w:cs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xpath="/icms/DomainObject.Barcode/derivirana_varijabla[@naziv='DomainObject.Barcode_1']" w:storeItemID="{100293BC-3C9C-4740-99C7-73F5E9006100}"/>
              <w:picture/>
            </w:sdtPr>
            <w:sdtEndPr/>
            <w:sdtContent>
              <w:p w:rsidR="00BC4B7C" w:rsidRPr="0072128C" w:rsidRDefault="00BC4B7C" w:rsidP="008442D2">
                <w:pPr>
                  <w:tabs>
                    <w:tab w:val="left" w:pos="7088"/>
                  </w:tabs>
                  <w:spacing w:after="0"/>
                  <w:contextualSpacing/>
                </w:pPr>
                <w:r w:rsidRPr="0072128C">
                  <w:rPr>
                    <w:rFonts w:eastAsia="Times New Roman" w:cs="Times New Roman"/>
                    <w:noProof/>
                    <w:lang w:eastAsia="hr-HR"/>
                  </w:rPr>
                  <w:drawing>
                    <wp:inline distT="0" distB="0" distL="0" distR="0">
                      <wp:extent cx="2797589" cy="694786"/>
                      <wp:effectExtent l="0" t="0" r="3175" b="0"/>
                      <wp:docPr id="2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97589" cy="69478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4514" w:type="dxa"/>
          </w:tcPr>
          <w:p w:rsidR="00BC4B7C" w:rsidRPr="0072128C" w:rsidRDefault="00BC4B7C" w:rsidP="008442D2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="00AE649C" w:rsidRPr="006C43C5" w:rsidRDefault="00EA1C6D" w:rsidP="00E67D40">
      <w:pPr>
        <w:pStyle w:val="SudSjedite"/>
      </w:pPr>
      <w:r w:rsidRPr="006C43C5">
        <w:tab/>
      </w:r>
    </w:p>
    <w:sectPr w:rsidR="00AE649C" w:rsidRPr="006C43C5" w:rsidSect="0037345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9DA" w:rsidRDefault="004279DA" w:rsidP="00537B78">
      <w:r>
        <w:separator/>
      </w:r>
    </w:p>
  </w:endnote>
  <w:endnote w:type="continuationSeparator" w:id="0">
    <w:p w:rsidR="004279DA" w:rsidRDefault="004279DA" w:rsidP="0053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44F" w:rsidRDefault="00C8344F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212398"/>
      <w:docPartObj>
        <w:docPartGallery w:val="Page Numbers (Bottom of Page)"/>
        <w:docPartUnique/>
      </w:docPartObj>
    </w:sdtPr>
    <w:sdtEndPr/>
    <w:sdtContent>
      <w:p w:rsidR="00BC4B7C" w:rsidRDefault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D64">
          <w:t>1</w:t>
        </w:r>
        <w:r>
          <w:fldChar w:fldCharType="end"/>
        </w:r>
      </w:p>
    </w:sdtContent>
  </w:sdt>
  <w:p w:rsidR="006C43C5" w:rsidRDefault="006C43C5" w:rsidP="00C5238E">
    <w:pPr>
      <w:pStyle w:val="Stranic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44F" w:rsidRDefault="00C8344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9DA" w:rsidRDefault="004279DA" w:rsidP="00537B78">
      <w:r>
        <w:separator/>
      </w:r>
    </w:p>
  </w:footnote>
  <w:footnote w:type="continuationSeparator" w:id="0">
    <w:p w:rsidR="004279DA" w:rsidRDefault="004279DA" w:rsidP="00537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44F" w:rsidRDefault="00C8344F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3C5" w:rsidRDefault="006C43C5" w:rsidP="00C92375">
    <w:pPr>
      <w:pStyle w:val="HeadereSPIS"/>
    </w:pPr>
    <w:r w:rsidRPr="00C92375">
      <w:rPr>
        <w:rStyle w:val="PozadinaSvijetloCrvena"/>
        <w:noProof w:val="0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PozadinaSvijetloZelena"/>
        </w:rPr>
      </w:sdtEndPr>
      <w:sdtContent>
        <w:r w:rsidR="00147779" w:rsidRPr="004B13B4">
          <w:rPr>
            <w:rStyle w:val="PozadinaSvijetloZelena"/>
          </w:rPr>
          <w:t>ref. 7 SS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xpath="/icms/DomainObject.Oznaka/derivirana_varijabla[@naziv='DomainObject.Oznaka_1']" w:storeItemID="{100293BC-3C9C-4740-99C7-73F5E9006100}"/>
        <w:text/>
      </w:sdtPr>
      <w:sdtEndPr>
        <w:rPr>
          <w:rStyle w:val="PozadinaSvijetloZelena"/>
        </w:rPr>
      </w:sdtEndPr>
      <w:sdtContent>
        <w:r w:rsidR="00147779" w:rsidRPr="004B13B4">
          <w:rPr>
            <w:rStyle w:val="PozadinaSvijetloZelena"/>
          </w:rPr>
          <w:t>St-868/2017-31</w:t>
        </w:r>
      </w:sdtContent>
    </w:sdt>
    <w:r w:rsidR="00C8344F">
      <w:rPr>
        <w:rStyle w:val="PozadinaSvijetloCrvena"/>
        <w:shd w:val="clear" w:color="auto" w:fill="auto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44F" w:rsidRDefault="00C8344F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asciiTheme="minorHAnsi" w:hAnsiTheme="minorHAnsi" w:hint="default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ascii="Symbol" w:hAns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asciiTheme="minorHAnsi" w:hAnsi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ascii="Symbol" w:hAns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Courier New" w:hint="default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Courier New" w:hint="default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4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0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779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279DA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13B4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00B4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87ED7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3D6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="0008432B" w:rsidRDefault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="0008432B" w:rsidRDefault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="0008432B" w:rsidRDefault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="0008432B" w:rsidRDefault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="0008432B" w:rsidRDefault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="0008432B" w:rsidRDefault="0008432B">
          <w:pPr>
            <w:pStyle w:val="7085E57A4EA94265A2729880D5E21FDB"/>
          </w:pPr>
          <w:r>
            <w:rPr>
              <w:rStyle w:val="Tekstrezerviranogmjesta"/>
              <w:bdr w:val="none" w:sz="0" w:space="0" w:color="auto" w:frame="1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="0008432B" w:rsidRDefault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="0008432B" w:rsidRDefault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="0008432B" w:rsidRDefault="0008432B">
          <w:pPr>
            <w:pStyle w:val="2EB0E0B27C5D4E3A864B59DA34467435"/>
          </w:pPr>
          <w:r>
            <w:rPr>
              <w:rStyle w:val="Tekstrezerviranogmjesta"/>
              <w:bdr w:val="none" w:sz="0" w:space="0" w:color="auto" w:frame="1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="0008432B" w:rsidRDefault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="0008432B" w:rsidRDefault="0008432B">
          <w:pPr>
            <w:pStyle w:val="1CD52BF102BE4E6DA68E3CBD1E167101"/>
          </w:pPr>
          <w:r>
            <w:rPr>
              <w:rStyle w:val="Tekstrezerviranogmjesta"/>
              <w:bdr w:val="none" w:sz="0" w:space="0" w:color="auto" w:frame="1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="0008432B" w:rsidRDefault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="0008432B" w:rsidRDefault="0008432B">
          <w:pPr>
            <w:pStyle w:val="33F5417B1C1C4FDB8F196701E046A28B"/>
          </w:pPr>
          <w:r>
            <w:rPr>
              <w:rStyle w:val="Tekstrezerviranogmjesta"/>
              <w:bdr w:val="none" w:sz="0" w:space="0" w:color="auto" w:frame="1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="0008432B" w:rsidRDefault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="0008432B" w:rsidRDefault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="0008432B" w:rsidRDefault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="0008432B" w:rsidRDefault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="0008432B" w:rsidRDefault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="0008432B" w:rsidRDefault="0008432B">
          <w:pPr>
            <w:pStyle w:val="D74721B539A7408B98EF1BCA906A44E8"/>
          </w:pPr>
          <w:r>
            <w:rPr>
              <w:rStyle w:val="Tekstrezerviranogmjesta"/>
              <w:bdr w:val="none" w:sz="0" w:space="0" w:color="auto" w:frame="1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="0008432B" w:rsidRDefault="0008432B">
          <w:pPr>
            <w:pStyle w:val="ACD66E8DC4AE4B3AA73B04BF0E39987A"/>
          </w:pPr>
          <w:r>
            <w:rPr>
              <w:rStyle w:val="Tekstrezerviranogmjesta"/>
              <w:bdr w:val="none" w:sz="0" w:space="0" w:color="auto" w:frame="1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="0008432B" w:rsidRDefault="0008432B">
          <w:pPr>
            <w:pStyle w:val="15495CE113E14E17996C092AB6B8FB8C"/>
          </w:pPr>
          <w:r>
            <w:rPr>
              <w:rStyle w:val="Tekstrezerviranogmjesta"/>
              <w:bdr w:val="none" w:sz="0" w:space="0" w:color="auto" w:frame="1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="0008432B" w:rsidRDefault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="0008432B" w:rsidRDefault="0008432B">
          <w:pPr>
            <w:pStyle w:val="EA56EC963D034D9CA1D1FD70B0D8E065"/>
          </w:pPr>
          <w:r>
            <w:rPr>
              <w:rStyle w:val="Tekstrezerviranogmjesta"/>
              <w:bdr w:val="none" w:sz="0" w:space="0" w:color="auto" w:frame="1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="0008432B" w:rsidRDefault="0008432B">
          <w:pPr>
            <w:pStyle w:val="6483E715A490494BABFD757E717ABBBD"/>
          </w:pPr>
          <w:r>
            <w:rPr>
              <w:rStyle w:val="Tekstrezerviranogmjesta"/>
              <w:bdr w:val="none" w:sz="0" w:space="0" w:color="auto" w:frame="1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="0008432B" w:rsidRDefault="0008432B">
          <w:pPr>
            <w:pStyle w:val="612C041FC9434A31B9D94C22A59226D8"/>
          </w:pPr>
          <w:r>
            <w:rPr>
              <w:rStyle w:val="Tekstrezerviranogmjesta"/>
              <w:bdr w:val="none" w:sz="0" w:space="0" w:color="auto" w:frame="1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="0008432B" w:rsidRDefault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="0008432B" w:rsidRDefault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="0008432B" w:rsidRDefault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="0008432B" w:rsidRDefault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="0008432B" w:rsidRDefault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="0008432B" w:rsidRDefault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="0008432B" w:rsidRDefault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2B"/>
    <w:rsid w:val="0008432B"/>
    <w:rsid w:val="002646F6"/>
    <w:rsid w:val="003137CF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B79C3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EB447DF421B545AC91EF682F568CC6C7">
    <w:name w:val="EB447DF421B545AC91EF682F568CC6C7"/>
  </w:style>
  <w:style w:type="paragraph" w:customStyle="1" w:styleId="0C6FF937A8384F5A9961DC297798A4A4">
    <w:name w:val="0C6FF937A8384F5A9961DC297798A4A4"/>
  </w:style>
  <w:style w:type="paragraph" w:customStyle="1" w:styleId="DFACC19C0AA24203BE3ED164F685CBC4">
    <w:name w:val="DFACC19C0AA24203BE3ED164F685CBC4"/>
  </w:style>
  <w:style w:type="paragraph" w:customStyle="1" w:styleId="9CDA86DBD9C043F6BF10EE36CB8B4C11">
    <w:name w:val="9CDA86DBD9C043F6BF10EE36CB8B4C11"/>
  </w:style>
  <w:style w:type="paragraph" w:customStyle="1" w:styleId="A0A29D26874B465CA0EB94B2DD91577D">
    <w:name w:val="A0A29D26874B465CA0EB94B2DD91577D"/>
  </w:style>
  <w:style w:type="paragraph" w:customStyle="1" w:styleId="7085E57A4EA94265A2729880D5E21FDB">
    <w:name w:val="7085E57A4EA94265A2729880D5E21FDB"/>
  </w:style>
  <w:style w:type="paragraph" w:customStyle="1" w:styleId="694F505779E643E7AFB9936DC9BD47B8">
    <w:name w:val="694F505779E643E7AFB9936DC9BD47B8"/>
  </w:style>
  <w:style w:type="paragraph" w:customStyle="1" w:styleId="B048EED04F3B4E2FBA78D7BAAC1E79AB">
    <w:name w:val="B048EED04F3B4E2FBA78D7BAAC1E79AB"/>
  </w:style>
  <w:style w:type="paragraph" w:customStyle="1" w:styleId="2EB0E0B27C5D4E3A864B59DA34467435">
    <w:name w:val="2EB0E0B27C5D4E3A864B59DA34467435"/>
  </w:style>
  <w:style w:type="paragraph" w:customStyle="1" w:styleId="CC0BC35B60DE4B8B985988FA02BEBD95">
    <w:name w:val="CC0BC35B60DE4B8B985988FA02BEBD95"/>
  </w:style>
  <w:style w:type="paragraph" w:customStyle="1" w:styleId="1CD52BF102BE4E6DA68E3CBD1E167101">
    <w:name w:val="1CD52BF102BE4E6DA68E3CBD1E167101"/>
  </w:style>
  <w:style w:type="paragraph" w:customStyle="1" w:styleId="914335EA1A474AA28B11C1548A959186">
    <w:name w:val="914335EA1A474AA28B11C1548A959186"/>
  </w:style>
  <w:style w:type="paragraph" w:customStyle="1" w:styleId="33F5417B1C1C4FDB8F196701E046A28B">
    <w:name w:val="33F5417B1C1C4FDB8F196701E046A28B"/>
  </w:style>
  <w:style w:type="paragraph" w:customStyle="1" w:styleId="740A0AD6D9CC42DA843ECD340B666885">
    <w:name w:val="740A0AD6D9CC42DA843ECD340B666885"/>
  </w:style>
  <w:style w:type="paragraph" w:customStyle="1" w:styleId="11EF8EB3DDE745AEB063AFB50A1F3683">
    <w:name w:val="11EF8EB3DDE745AEB063AFB50A1F3683"/>
  </w:style>
  <w:style w:type="paragraph" w:customStyle="1" w:styleId="164942D676074B178D83847281D03FD6">
    <w:name w:val="164942D676074B178D83847281D03FD6"/>
  </w:style>
  <w:style w:type="paragraph" w:customStyle="1" w:styleId="32E95BD87CB24343A1DFEB6586680F72">
    <w:name w:val="32E95BD87CB24343A1DFEB6586680F72"/>
  </w:style>
  <w:style w:type="paragraph" w:customStyle="1" w:styleId="AC5B5B62DE254B41987379C40C9D2E5F">
    <w:name w:val="AC5B5B62DE254B41987379C40C9D2E5F"/>
  </w:style>
  <w:style w:type="paragraph" w:customStyle="1" w:styleId="D74721B539A7408B98EF1BCA906A44E8">
    <w:name w:val="D74721B539A7408B98EF1BCA906A44E8"/>
  </w:style>
  <w:style w:type="paragraph" w:customStyle="1" w:styleId="ACD66E8DC4AE4B3AA73B04BF0E39987A">
    <w:name w:val="ACD66E8DC4AE4B3AA73B04BF0E39987A"/>
  </w:style>
  <w:style w:type="paragraph" w:customStyle="1" w:styleId="15495CE113E14E17996C092AB6B8FB8C">
    <w:name w:val="15495CE113E14E17996C092AB6B8FB8C"/>
  </w:style>
  <w:style w:type="paragraph" w:customStyle="1" w:styleId="26C0E29AD52A4DA3940B67604B1DDA0E">
    <w:name w:val="26C0E29AD52A4DA3940B67604B1DDA0E"/>
  </w:style>
  <w:style w:type="paragraph" w:customStyle="1" w:styleId="EA56EC963D034D9CA1D1FD70B0D8E065">
    <w:name w:val="EA56EC963D034D9CA1D1FD70B0D8E065"/>
  </w:style>
  <w:style w:type="paragraph" w:customStyle="1" w:styleId="6483E715A490494BABFD757E717ABBBD">
    <w:name w:val="6483E715A490494BABFD757E717ABBBD"/>
  </w:style>
  <w:style w:type="paragraph" w:customStyle="1" w:styleId="612C041FC9434A31B9D94C22A59226D8">
    <w:name w:val="612C041FC9434A31B9D94C22A59226D8"/>
  </w:style>
  <w:style w:type="paragraph" w:customStyle="1" w:styleId="AF80E6E5993F424EB4424A03ED9516A5">
    <w:name w:val="AF80E6E5993F424EB4424A03ED9516A5"/>
  </w:style>
  <w:style w:type="paragraph" w:customStyle="1" w:styleId="1D99CD7E05E14D82AFC5408550D7F7C8">
    <w:name w:val="1D99CD7E05E14D82AFC5408550D7F7C8"/>
  </w:style>
  <w:style w:type="paragraph" w:customStyle="1" w:styleId="8473A96E64FC478C963E6063FE6CFA13">
    <w:name w:val="8473A96E64FC478C963E6063FE6CFA13"/>
  </w:style>
  <w:style w:type="paragraph" w:customStyle="1" w:styleId="805AEE68D0854CC6A49B35B9EC79CE7C">
    <w:name w:val="805AEE68D0854CC6A49B35B9EC79CE7C"/>
  </w:style>
  <w:style w:type="paragraph" w:customStyle="1" w:styleId="FB44C476EF354E88ACE30E351F080AB7">
    <w:name w:val="FB44C476EF354E88ACE30E351F080AB7"/>
  </w:style>
  <w:style w:type="paragraph" w:customStyle="1" w:styleId="8E4B138A8131497D9ED0556498A1A305">
    <w:name w:val="8E4B138A8131497D9ED0556498A1A305"/>
  </w:style>
  <w:style w:type="paragraph" w:customStyle="1" w:styleId="8E782B3D751140E48F3329AD539A50DD">
    <w:name w:val="8E782B3D751140E48F3329AD539A50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B79C3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EB447DF421B545AC91EF682F568CC6C7">
    <w:name w:val="EB447DF421B545AC91EF682F568CC6C7"/>
  </w:style>
  <w:style w:type="paragraph" w:customStyle="1" w:styleId="0C6FF937A8384F5A9961DC297798A4A4">
    <w:name w:val="0C6FF937A8384F5A9961DC297798A4A4"/>
  </w:style>
  <w:style w:type="paragraph" w:customStyle="1" w:styleId="DFACC19C0AA24203BE3ED164F685CBC4">
    <w:name w:val="DFACC19C0AA24203BE3ED164F685CBC4"/>
  </w:style>
  <w:style w:type="paragraph" w:customStyle="1" w:styleId="9CDA86DBD9C043F6BF10EE36CB8B4C11">
    <w:name w:val="9CDA86DBD9C043F6BF10EE36CB8B4C11"/>
  </w:style>
  <w:style w:type="paragraph" w:customStyle="1" w:styleId="A0A29D26874B465CA0EB94B2DD91577D">
    <w:name w:val="A0A29D26874B465CA0EB94B2DD91577D"/>
  </w:style>
  <w:style w:type="paragraph" w:customStyle="1" w:styleId="7085E57A4EA94265A2729880D5E21FDB">
    <w:name w:val="7085E57A4EA94265A2729880D5E21FDB"/>
  </w:style>
  <w:style w:type="paragraph" w:customStyle="1" w:styleId="694F505779E643E7AFB9936DC9BD47B8">
    <w:name w:val="694F505779E643E7AFB9936DC9BD47B8"/>
  </w:style>
  <w:style w:type="paragraph" w:customStyle="1" w:styleId="B048EED04F3B4E2FBA78D7BAAC1E79AB">
    <w:name w:val="B048EED04F3B4E2FBA78D7BAAC1E79AB"/>
  </w:style>
  <w:style w:type="paragraph" w:customStyle="1" w:styleId="2EB0E0B27C5D4E3A864B59DA34467435">
    <w:name w:val="2EB0E0B27C5D4E3A864B59DA34467435"/>
  </w:style>
  <w:style w:type="paragraph" w:customStyle="1" w:styleId="CC0BC35B60DE4B8B985988FA02BEBD95">
    <w:name w:val="CC0BC35B60DE4B8B985988FA02BEBD95"/>
  </w:style>
  <w:style w:type="paragraph" w:customStyle="1" w:styleId="1CD52BF102BE4E6DA68E3CBD1E167101">
    <w:name w:val="1CD52BF102BE4E6DA68E3CBD1E167101"/>
  </w:style>
  <w:style w:type="paragraph" w:customStyle="1" w:styleId="914335EA1A474AA28B11C1548A959186">
    <w:name w:val="914335EA1A474AA28B11C1548A959186"/>
  </w:style>
  <w:style w:type="paragraph" w:customStyle="1" w:styleId="33F5417B1C1C4FDB8F196701E046A28B">
    <w:name w:val="33F5417B1C1C4FDB8F196701E046A28B"/>
  </w:style>
  <w:style w:type="paragraph" w:customStyle="1" w:styleId="740A0AD6D9CC42DA843ECD340B666885">
    <w:name w:val="740A0AD6D9CC42DA843ECD340B666885"/>
  </w:style>
  <w:style w:type="paragraph" w:customStyle="1" w:styleId="11EF8EB3DDE745AEB063AFB50A1F3683">
    <w:name w:val="11EF8EB3DDE745AEB063AFB50A1F3683"/>
  </w:style>
  <w:style w:type="paragraph" w:customStyle="1" w:styleId="164942D676074B178D83847281D03FD6">
    <w:name w:val="164942D676074B178D83847281D03FD6"/>
  </w:style>
  <w:style w:type="paragraph" w:customStyle="1" w:styleId="32E95BD87CB24343A1DFEB6586680F72">
    <w:name w:val="32E95BD87CB24343A1DFEB6586680F72"/>
  </w:style>
  <w:style w:type="paragraph" w:customStyle="1" w:styleId="AC5B5B62DE254B41987379C40C9D2E5F">
    <w:name w:val="AC5B5B62DE254B41987379C40C9D2E5F"/>
  </w:style>
  <w:style w:type="paragraph" w:customStyle="1" w:styleId="D74721B539A7408B98EF1BCA906A44E8">
    <w:name w:val="D74721B539A7408B98EF1BCA906A44E8"/>
  </w:style>
  <w:style w:type="paragraph" w:customStyle="1" w:styleId="ACD66E8DC4AE4B3AA73B04BF0E39987A">
    <w:name w:val="ACD66E8DC4AE4B3AA73B04BF0E39987A"/>
  </w:style>
  <w:style w:type="paragraph" w:customStyle="1" w:styleId="15495CE113E14E17996C092AB6B8FB8C">
    <w:name w:val="15495CE113E14E17996C092AB6B8FB8C"/>
  </w:style>
  <w:style w:type="paragraph" w:customStyle="1" w:styleId="26C0E29AD52A4DA3940B67604B1DDA0E">
    <w:name w:val="26C0E29AD52A4DA3940B67604B1DDA0E"/>
  </w:style>
  <w:style w:type="paragraph" w:customStyle="1" w:styleId="EA56EC963D034D9CA1D1FD70B0D8E065">
    <w:name w:val="EA56EC963D034D9CA1D1FD70B0D8E065"/>
  </w:style>
  <w:style w:type="paragraph" w:customStyle="1" w:styleId="6483E715A490494BABFD757E717ABBBD">
    <w:name w:val="6483E715A490494BABFD757E717ABBBD"/>
  </w:style>
  <w:style w:type="paragraph" w:customStyle="1" w:styleId="612C041FC9434A31B9D94C22A59226D8">
    <w:name w:val="612C041FC9434A31B9D94C22A59226D8"/>
  </w:style>
  <w:style w:type="paragraph" w:customStyle="1" w:styleId="AF80E6E5993F424EB4424A03ED9516A5">
    <w:name w:val="AF80E6E5993F424EB4424A03ED9516A5"/>
  </w:style>
  <w:style w:type="paragraph" w:customStyle="1" w:styleId="1D99CD7E05E14D82AFC5408550D7F7C8">
    <w:name w:val="1D99CD7E05E14D82AFC5408550D7F7C8"/>
  </w:style>
  <w:style w:type="paragraph" w:customStyle="1" w:styleId="8473A96E64FC478C963E6063FE6CFA13">
    <w:name w:val="8473A96E64FC478C963E6063FE6CFA13"/>
  </w:style>
  <w:style w:type="paragraph" w:customStyle="1" w:styleId="805AEE68D0854CC6A49B35B9EC79CE7C">
    <w:name w:val="805AEE68D0854CC6A49B35B9EC79CE7C"/>
  </w:style>
  <w:style w:type="paragraph" w:customStyle="1" w:styleId="FB44C476EF354E88ACE30E351F080AB7">
    <w:name w:val="FB44C476EF354E88ACE30E351F080AB7"/>
  </w:style>
  <w:style w:type="paragraph" w:customStyle="1" w:styleId="8E4B138A8131497D9ED0556498A1A305">
    <w:name w:val="8E4B138A8131497D9ED0556498A1A305"/>
  </w:style>
  <w:style w:type="paragraph" w:customStyle="1" w:styleId="8E782B3D751140E48F3329AD539A50DD">
    <w:name w:val="8E782B3D751140E48F3329AD539A50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St-868/2017-31</izvorni_sadrzaj>
    <derivirana_varijabla naziv="DomainObject.Oznaka_1">St-868/2017-31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932/16</izvorni_sadrzaj>
    <derivirana_varijabla naziv="DomainObject.Predmet.Opis_1">Obustava St 932/16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St-868/2017</izvorni_sadrzaj>
    <derivirana_varijabla naziv="DomainObject.Predmet.OznakaBroj_1">St-868/2017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KOSIJER d.o.o. za hortikulturu, graditeljstvo i usluge</izvorni_sadrzaj>
    <derivirana_varijabla naziv="DomainObject.Predmet.ProtustrankaFormated_1">  KOSIJER d.o.o. za hortikulturu, graditeljstvo i usluge</derivirana_varijabla>
  </DomainObject.Predmet.ProtustrankaFormated>
  <DomainObject.Predmet.ProtustrankaFormatedOIB>
    <izvorni_sadrzaj>  KOSIJER d.o.o. za hortikulturu, graditeljstvo i usluge, OIB 00409059467</izvorni_sadrzaj>
    <derivirana_varijabla naziv="DomainObject.Predmet.ProtustrankaFormatedOIB_1">  KOSIJER d.o.o. za hortikulturu, graditeljstvo i usluge, OIB 00409059467</derivirana_varijabla>
  </DomainObject.Predmet.ProtustrankaFormatedOIB>
  <DomainObject.Predmet.ProtustrankaFormatedWithAdress>
    <izvorni_sadrzaj> KOSIJER d.o.o. za hortikulturu, graditeljstvo i usluge, Molunat 38, 20215 Pločice</izvorni_sadrzaj>
    <derivirana_varijabla naziv="DomainObject.Predmet.ProtustrankaFormatedWithAdress_1"> KOSIJER d.o.o. za hortikulturu, graditeljstvo i usluge, Molunat 38, 20215 Pločice</derivirana_varijabla>
  </DomainObject.Predmet.ProtustrankaFormatedWithAdress>
  <DomainObject.Predmet.ProtustrankaFormatedWithAdressOIB>
    <izvorni_sadrzaj> KOSIJER d.o.o. za hortikulturu, graditeljstvo i usluge, OIB 00409059467, Molunat 38, 20215 Pločice</izvorni_sadrzaj>
    <derivirana_varijabla naziv="DomainObject.Predmet.ProtustrankaFormatedWithAdressOIB_1"> KOSIJER d.o.o. za hortikulturu, graditeljstvo i usluge, OIB 00409059467, Molunat 38, 20215 Pločice</derivirana_varijabla>
  </DomainObject.Predmet.ProtustrankaFormatedWithAdressOIB>
  <DomainObject.Predmet.ProtustrankaWithAdress>
    <izvorni_sadrzaj>KOSIJER d.o.o. za hortikulturu, graditeljstvo i usluge Molunat 38, 20215 Pločice</izvorni_sadrzaj>
    <derivirana_varijabla naziv="DomainObject.Predmet.ProtustrankaWithAdress_1">KOSIJER d.o.o. za hortikulturu, graditeljstvo i usluge Molunat 38, 20215 Pločice</derivirana_varijabla>
  </DomainObject.Predmet.ProtustrankaWithAdress>
  <DomainObject.Predmet.ProtustrankaWithAdressOIB>
    <izvorni_sadrzaj>KOSIJER d.o.o. za hortikulturu, graditeljstvo i usluge, OIB 00409059467, Molunat 38, 20215 Pločice</izvorni_sadrzaj>
    <derivirana_varijabla naziv="DomainObject.Predmet.ProtustrankaWithAdressOIB_1">KOSIJER d.o.o. za hortikulturu, graditeljstvo i usluge, OIB 00409059467, Molunat 38, 20215 Pločice</derivirana_varijabla>
  </DomainObject.Predmet.ProtustrankaWithAdressOIB>
  <DomainObject.Predmet.ProtustrankaNazivFormated>
    <izvorni_sadrzaj>KOSIJER d.o.o. za hortikulturu, graditeljstvo i usluge</izvorni_sadrzaj>
    <derivirana_varijabla naziv="DomainObject.Predmet.ProtustrankaNazivFormated_1">KOSIJER d.o.o. za hortikulturu, graditeljstvo i usluge</derivirana_varijabla>
    <derivirana_varijabla naziv="Padez">KOSIJER d.o.o. za hortikulturu, graditeljstvo i usluge</derivirana_varijabla>
  </DomainObject.Predmet.ProtustrankaNazivFormated>
  <DomainObject.Predmet.ProtustrankaNazivFormatedOIB>
    <izvorni_sadrzaj>KOSIJER d.o.o. za hortikulturu, graditeljstvo i usluge, OIB 00409059467</izvorni_sadrzaj>
    <derivirana_varijabla naziv="DomainObject.Predmet.ProtustrankaNazivFormatedOIB_1">KOSIJER d.o.o. za hortikulturu, graditeljstvo i usluge, OIB 00409059467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DUBROVAČKO PRIMORJE d.o.o. za vodoopskrbu i odvodnju</izvorni_sadrzaj>
    <derivirana_varijabla naziv="DomainObject.Predmet.StrankaFormated_1">  FINA, RC Split, Podružnica Dubrovnik; DUBROVAČKO PRIMORJE d.o.o. za vodoopskrbu i odvodnju</derivirana_varijabla>
  </DomainObject.Predmet.StrankaFormated>
  <DomainObject.Predmet.StrankaFormatedOIB>
    <izvorni_sadrzaj>  FINA, RC Split, Podružnica Dubrovnik, OIB 85821130368; DUBROVAČKO PRIMORJE d.o.o. za vodoopskrbu i odvodnju, OIB 66545607884</izvorni_sadrzaj>
    <derivirana_varijabla naziv="DomainObject.Predmet.StrankaFormatedOIB_1">  FINA, RC Split, Podružnica Dubrovnik, OIB 85821130368; DUBROVAČKO PRIMORJE d.o.o. za vodoopskrbu i odvodnju, OIB 66545607884</derivirana_varijabla>
  </DomainObject.Predmet.StrankaFormatedOIB>
  <DomainObject.Predmet.StrankaFormatedWithAdress>
    <izvorni_sadrzaj> FINA, RC Split, Podružnica Dubrovnik, Vukovarska 2, 20000 Dubrovnik; DUBROVAČKO PRIMORJE d.o.o. za vodoopskrbu i odvodnju, Obala Ohmučevića 2, 20232 Slano</izvorni_sadrzaj>
    <derivirana_varijabla naziv="DomainObject.Predmet.StrankaFormatedWithAdress_1"> FINA, RC Split, Podružnica Dubrovnik, Vukovarska 2, 20000 Dubrovnik; DUBROVAČKO PRIMORJE d.o.o. za vodoopskrbu i odvodnju, Obala Ohmučevića 2, 20232 Slano</derivirana_varijabla>
  </DomainObject.Predmet.StrankaFormatedWithAdress>
  <DomainObject.Predmet.StrankaFormatedWithAdressOIB>
    <izvorni_sadrzaj> FINA, RC Split, Podružnica Dubrovnik, OIB 85821130368, Vukovarska 2, 20000 Dubrovnik; DUBROVAČKO PRIMORJE d.o.o. za vodoopskrbu i odvodnju, OIB 66545607884, Obala Ohmučevića 2, 20232 Slano</izvorni_sadrzaj>
    <derivirana_varijabla naziv="DomainObject.Predmet.StrankaFormatedWithAdressOIB_1"> FINA, RC Split, Podružnica Dubrovnik, OIB 85821130368, Vukovarska 2, 20000 Dubrovnik; DUBROVAČKO PRIMORJE d.o.o. za vodoopskrbu i odvodnju, OIB 66545607884, Obala Ohmučevića 2, 20232 Slano</derivirana_varijabla>
  </DomainObject.Predmet.StrankaFormatedWithAdressOIB>
  <DomainObject.Predmet.StrankaWithAdress>
    <izvorni_sadrzaj>FINA, RC Split, Podružnica Dubrovnik Vukovarska 2,20000 Dubrovnik,DUBROVAČKO PRIMORJE d.o.o. za vodoopskrbu i odvodnju Obala Ohmučevića 2,20232 Slano</izvorni_sadrzaj>
    <derivirana_varijabla naziv="DomainObject.Predmet.StrankaWithAdress_1">FINA, RC Split, Podružnica Dubrovnik Vukovarska 2,20000 Dubrovnik,DUBROVAČKO PRIMORJE d.o.o. za vodoopskrbu i odvodnju Obala Ohmučevića 2,20232 Slano</derivirana_varijabla>
  </DomainObject.Predmet.StrankaWithAdress>
  <DomainObject.Predmet.StrankaWithAdressOIB>
    <izvorni_sadrzaj>FINA, RC Split, Podružnica Dubrovnik, OIB 85821130368, Vukovarska 2,20000 Dubrovnik,DUBROVAČKO PRIMORJE d.o.o. za vodoopskrbu i odvodnju, OIB 66545607884, Obala Ohmučevića 2,20232 Slano</izvorni_sadrzaj>
    <derivirana_varijabla naziv="DomainObject.Predmet.StrankaWithAdressOIB_1">FINA, RC Split, Podružnica Dubrovnik, OIB 85821130368, Vukovarska 2,20000 Dubrovnik,DUBROVAČKO PRIMORJE d.o.o. za vodoopskrbu i odvodnju, OIB 66545607884, Obala Ohmučevića 2,20232 Slano</derivirana_varijabla>
  </DomainObject.Predmet.StrankaWithAdressOIB>
  <DomainObject.Predmet.StrankaNazivFormated>
    <izvorni_sadrzaj>FINA, RC Split, Podružnica Dubrovnik,DUBROVAČKO PRIMORJE d.o.o. za vodoopskrbu i odvodnju</izvorni_sadrzaj>
    <derivirana_varijabla naziv="DomainObject.Predmet.StrankaNazivFormated_1">FINA, RC Split, Podružnica Dubrovnik,DUBROVAČKO PRIMORJE d.o.o. za vodoopskrbu i odvodnju</derivirana_varijabla>
    <derivirana_varijabla naziv="Padez">FINA, RC Split, Podružnica Dubrovnik,DUBROVAČKO PRIMORJE d.o.o. za vodoopskrbu i odvodnju</derivirana_varijabla>
  </DomainObject.Predmet.StrankaNazivFormated>
  <DomainObject.Predmet.StrankaNazivFormatedOIB>
    <izvorni_sadrzaj>FINA, RC Split, Podružnica Dubrovnik, OIB 85821130368,DUBROVAČKO PRIMORJE d.o.o. za vodoopskrbu i odvodnju, OIB 66545607884</izvorni_sadrzaj>
    <derivirana_varijabla naziv="DomainObject.Predmet.StrankaNazivFormatedOIB_1">FINA, RC Split, Podružnica Dubrovnik, OIB 85821130368,DUBROVAČKO PRIMORJE d.o.o. za vodoopskrbu i odvodnju, OIB 66545607884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  <derivirana_varijabla naziv="Padez">Sanja Vuković</derivirana_varijabla>
  </DomainObject.Predmet.Zapisnicar>
  <DomainObject.Predmet.StrankaListFormated>
    <izvorni_sadrzaj>
      <item>FINA, RC Split, Podružnica Dubrovnik</item>
      <item>DUBROVAČKO PRIMORJE d.o.o. za vodoopskrbu i odvodnju</item>
    </izvorni_sadrzaj>
    <derivirana_varijabla naziv="DomainObject.Predmet.StrankaListFormated_1">
      <item>FINA, RC Split, Podružnica Dubrovnik</item>
      <item>DUBROVAČKO PRIMORJE d.o.o. za vodoopskrbu i odvodnju</item>
    </derivirana_varijabla>
  </DomainObject.Predmet.StrankaListFormated>
  <DomainObject.Predmet.StrankaListFormatedOIB>
    <izvorni_sadrzaj>
      <item>FINA, RC Split, Podružnica Dubrovnik, OIB 85821130368</item>
      <item>DUBROVAČKO PRIMORJE d.o.o. za vodoopskrbu i odvodnju, OIB 66545607884</item>
    </izvorni_sadrzaj>
    <derivirana_varijabla naziv="DomainObject.Predmet.StrankaListFormatedOIB_1">
      <item>FINA, RC Split, Podružnica Dubrovnik, OIB 85821130368</item>
      <item>DUBROVAČKO PRIMORJE d.o.o. za vodoopskrbu i odvodnju, OIB 66545607884</item>
    </derivirana_varijabla>
  </DomainObject.Predmet.StrankaListFormatedOIB>
  <DomainObject.Predmet.StrankaListFormatedWithAdress>
    <izvorni_sadrzaj>
      <item>FINA, RC Split, Podružnica Dubrovnik, Vukovarska 2, 20000 Dubrovnik</item>
      <item>DUBROVAČKO PRIMORJE d.o.o. za vodoopskrbu i odvodnju, Obala Ohmučevića 2, 20232 Slano</item>
    </izvorni_sadrzaj>
    <derivirana_varijabla naziv="DomainObject.Predmet.StrankaListFormatedWithAdress_1">
      <item>FINA, RC Split, Podružnica Dubrovnik, Vukovarska 2, 20000 Dubrovnik</item>
      <item>DUBROVAČKO PRIMORJE d.o.o. za vodoopskrbu i odvodnju, Obala Ohmučevića 2, 20232 Slano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DUBROVAČKO PRIMORJE d.o.o. za vodoopskrbu i odvodnju, OIB 66545607884, Obala Ohmučevića 2, 20232 Slano</item>
    </izvorni_sadrzaj>
    <derivirana_varijabla naziv="DomainObject.Predmet.StrankaListFormatedWithAdressOIB_1">
      <item>FINA, RC Split, Podružnica Dubrovnik, OIB 85821130368, Vukovarska 2, 20000 Dubrovnik</item>
      <item>DUBROVAČKO PRIMORJE d.o.o. za vodoopskrbu i odvodnju, OIB 66545607884, Obala Ohmučevića 2, 20232 Slano</item>
    </derivirana_varijabla>
  </DomainObject.Predmet.StrankaListFormatedWithAdressOIB>
  <DomainObject.Predmet.StrankaListNazivFormated>
    <izvorni_sadrzaj>
      <item>FINA, RC Split, Podružnica Dubrovnik</item>
      <item>DUBROVAČKO PRIMORJE d.o.o. za vodoopskrbu i odvodnju</item>
    </izvorni_sadrzaj>
    <derivirana_varijabla naziv="DomainObject.Predmet.StrankaListNazivFormated_1">
      <item>FINA, RC Split, Podružnica Dubrovnik</item>
      <item>DUBROVAČKO PRIMORJE d.o.o. za vodoopskrbu i odvodnju</item>
    </derivirana_varijabla>
  </DomainObject.Predmet.StrankaListNazivFormated>
  <DomainObject.Predmet.StrankaListNazivFormatedOIB>
    <izvorni_sadrzaj>
      <item>FINA, RC Split, Podružnica Dubrovnik, OIB 85821130368</item>
      <item>DUBROVAČKO PRIMORJE d.o.o. za vodoopskrbu i odvodnju, OIB 66545607884</item>
    </izvorni_sadrzaj>
    <derivirana_varijabla naziv="DomainObject.Predmet.StrankaListNazivFormatedOIB_1">
      <item>FINA, RC Split, Podružnica Dubrovnik, OIB 85821130368</item>
      <item>DUBROVAČKO PRIMORJE d.o.o. za vodoopskrbu i odvodnju, OIB 66545607884</item>
    </derivirana_varijabla>
  </DomainObject.Predmet.StrankaListNazivFormatedOIB>
  <DomainObject.Predmet.ProtuStrankaListFormated>
    <izvorni_sadrzaj>
      <item>KOSIJER d.o.o. za hortikulturu, graditeljstvo i usluge</item>
    </izvorni_sadrzaj>
    <derivirana_varijabla naziv="DomainObject.Predmet.ProtuStrankaListFormated_1">
      <item>KOSIJER d.o.o. za hortikulturu, graditeljstvo i usluge</item>
    </derivirana_varijabla>
  </DomainObject.Predmet.ProtuStrankaListFormated>
  <DomainObject.Predmet.ProtuStrankaListFormatedOIB>
    <izvorni_sadrzaj>
      <item>KOSIJER d.o.o. za hortikulturu, graditeljstvo i usluge, OIB 00409059467</item>
    </izvorni_sadrzaj>
    <derivirana_varijabla naziv="DomainObject.Predmet.ProtuStrankaListFormatedOIB_1">
      <item>KOSIJER d.o.o. za hortikulturu, graditeljstvo i usluge, OIB 00409059467</item>
    </derivirana_varijabla>
  </DomainObject.Predmet.ProtuStrankaListFormatedOIB>
  <DomainObject.Predmet.ProtuStrankaListFormatedWithAdress>
    <izvorni_sadrzaj>
      <item>KOSIJER d.o.o. za hortikulturu, graditeljstvo i usluge, Molunat 38, 20215 Pločice</item>
    </izvorni_sadrzaj>
    <derivirana_varijabla naziv="DomainObject.Predmet.ProtuStrankaListFormatedWithAdress_1">
      <item>KOSIJER d.o.o. za hortikulturu, graditeljstvo i usluge, Molunat 38, 20215 Pločice</item>
    </derivirana_varijabla>
  </DomainObject.Predmet.ProtuStrankaListFormatedWithAdress>
  <DomainObject.Predmet.ProtuStrankaListFormatedWithAdressOIB>
    <izvorni_sadrzaj>
      <item>KOSIJER d.o.o. za hortikulturu, graditeljstvo i usluge, OIB 00409059467, Molunat 38, 20215 Pločice</item>
    </izvorni_sadrzaj>
    <derivirana_varijabla naziv="DomainObject.Predmet.ProtuStrankaListFormatedWithAdressOIB_1">
      <item>KOSIJER d.o.o. za hortikulturu, graditeljstvo i usluge, OIB 00409059467, Molunat 38, 20215 Pločice</item>
    </derivirana_varijabla>
  </DomainObject.Predmet.ProtuStrankaListFormatedWithAdressOIB>
  <DomainObject.Predmet.ProtuStrankaListNazivFormated>
    <izvorni_sadrzaj>
      <item>KOSIJER d.o.o. za hortikulturu, graditeljstvo i usluge</item>
    </izvorni_sadrzaj>
    <derivirana_varijabla naziv="DomainObject.Predmet.ProtuStrankaListNazivFormated_1">
      <item>KOSIJER d.o.o. za hortikulturu, graditeljstvo i usluge</item>
    </derivirana_varijabla>
  </DomainObject.Predmet.ProtuStrankaListNazivFormated>
  <DomainObject.Predmet.ProtuStrankaListNazivFormatedOIB>
    <izvorni_sadrzaj>
      <item>KOSIJER d.o.o. za hortikulturu, graditeljstvo i usluge, OIB 00409059467</item>
    </izvorni_sadrzaj>
    <derivirana_varijabla naziv="DomainObject.Predmet.ProtuStrankaListNazivFormatedOIB_1">
      <item>KOSIJER d.o.o. za hortikulturu, graditeljstvo i usluge, OIB 00409059467</item>
    </derivirana_varijabla>
  </DomainObject.Predmet.ProtuStrankaListNazivFormatedOIB>
  <DomainObject.Predmet.OstaliListFormated>
    <izvorni_sadrzaj>
      <item>Alen Fabris</item>
    </izvorni_sadrzaj>
    <derivirana_varijabla naziv="DomainObject.Predmet.OstaliListFormated_1">
      <item>Alen Fabris</item>
    </derivirana_varijabla>
    <derivirana_varijabla naziv="DrugaOsoba">
      <item>Alen Fabris</item>
    </derivirana_varijabla>
  </DomainObject.Predmet.OstaliListFormated>
  <DomainObject.Predmet.OstaliListFormatedOIB>
    <izvorni_sadrzaj>
      <item>Alen Fabris, OIB 56323762770</item>
    </izvorni_sadrzaj>
    <derivirana_varijabla naziv="DomainObject.Predmet.OstaliListFormatedOIB_1">
      <item>Alen Fabris, OIB 56323762770</item>
    </derivirana_varijabla>
  </DomainObject.Predmet.OstaliListFormatedOIB>
  <DomainObject.Predmet.OstaliListFormatedWithAdress>
    <izvorni_sadrzaj>
      <item>Alen Fabris, Radnički Dol 21, 10000 Zagreb</item>
    </izvorni_sadrzaj>
    <derivirana_varijabla naziv="DomainObject.Predmet.OstaliListFormatedWithAdress_1">
      <item>Alen Fabris, Radnički Dol 21, 10000 Zagreb</item>
    </derivirana_varijabla>
  </DomainObject.Predmet.OstaliListFormatedWithAdress>
  <DomainObject.Predmet.OstaliListFormatedWithAdressOIB>
    <izvorni_sadrzaj>
      <item>Alen Fabris, OIB 56323762770, Radnički Dol 21, 10000 Zagreb</item>
    </izvorni_sadrzaj>
    <derivirana_varijabla naziv="DomainObject.Predmet.OstaliListFormatedWithAdressOIB_1">
      <item>Alen Fabris, OIB 56323762770, Radnički Dol 21, 10000 Zagreb</item>
    </derivirana_varijabla>
  </DomainObject.Predmet.OstaliListFormatedWithAdressOIB>
  <DomainObject.Predmet.OstaliListNazivFormated>
    <izvorni_sadrzaj>
      <item>Alen Fabris</item>
    </izvorni_sadrzaj>
    <derivirana_varijabla naziv="DomainObject.Predmet.OstaliListNazivFormated_1">
      <item>Alen Fabris</item>
    </derivirana_varijabla>
  </DomainObject.Predmet.OstaliListNazivFormated>
  <DomainObject.Predmet.OstaliListNazivFormatedOIB>
    <izvorni_sadrzaj>
      <item>Alen Fabris, OIB 56323762770</item>
    </izvorni_sadrzaj>
    <derivirana_varijabla naziv="DomainObject.Predmet.OstaliListNazivFormatedOIB_1">
      <item>Alen Fabris, OIB 56323762770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24. listopada 2018.</derivirana_varijabla>
  </DomainObject.Datum>
  <DomainObject.PoslovniBrojDokumenta>
    <izvorni_sadrzaj>St-868/2017-31</izvorni_sadrzaj>
    <derivirana_varijabla naziv="DomainObject.PoslovniBrojDokumenta_1">St-868/2017-31</derivirana_varijabla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KOSIJER d.o.o. za hortikulturu, graditeljstvo i usluge</izvorni_sadrzaj>
    <derivirana_varijabla naziv="DomainObject.Predmet.ProtustrankaIDrugi_1">KOSIJER d.o.o. za hortikulturu, graditeljstvo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KOSIJER d.o.o. za hortikulturu, graditeljstvo i usluge, OIB 00409059467, Molunat 38, 20215 Pločice</izvorni_sadrzaj>
    <derivirana_varijabla naziv="DomainObject.Predmet.ProtustrankaIDrugiAdressOIB_1">KOSIJER d.o.o. za hortikulturu, graditeljstvo i usluge, OIB 00409059467, Molunat 38, 20215 Pločice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KOSIJER d.o.o. za hortikulturu, graditeljstvo i usluge</item>
      <item>Alen Fabris</item>
      <item>DUBROVAČKO PRIMORJE d.o.o. za vodoopskrbu i odvodnju</item>
    </izvorni_sadrzaj>
    <derivirana_varijabla naziv="DomainObject.Predmet.SudioniciListNaziv_1">
      <item>FINA, RC Split, Podružnica Dubrovnik</item>
      <item>KOSIJER d.o.o. za hortikulturu, graditeljstvo i usluge</item>
      <item>Alen Fabris</item>
      <item>DUBROVAČKO PRIMORJE d.o.o. za vodoopskrbu i odvodnju</item>
    </derivirana_varijabla>
    <derivirana_varijabla naziv="OstaliSudionici">
      <item>FINA, RC Split, Podružnica Dubrovnik</item>
      <item>KOSIJER d.o.o. za hortikulturu, graditeljstvo i usluge</item>
      <item>Alen Fabris</item>
      <item>DUBROVAČKO PRIMORJE d.o.o. za vodoopskrbu i odvodnju</item>
    </derivirana_varijabla>
  </DomainObject.Predmet.SudioniciListNaziv>
  <DomainObject.Predmet.SudioniciListAdressOIB>
    <izvorni_sadrzaj>
      <item>FINA, RC Split, Podružnica Dubrovnik, OIB 85821130368, Vukovarska 2,20000 Dubrovnik</item>
      <item>KOSIJER d.o.o. za hortikulturu, graditeljstvo i usluge, OIB 00409059467, Molunat 38,20215 Pločice</item>
      <item>Alen Fabris, OIB 56323762770, Radnički Dol 21,10000 Zagreb</item>
      <item>DUBROVAČKO PRIMORJE d.o.o. za vodoopskrbu i odvodnju, OIB 66545607884, Obala Ohmučevića 2,20232 Slano</item>
    </izvorni_sadrzaj>
    <derivirana_varijabla naziv="DomainObject.Predmet.SudioniciListAdressOIB_1">
      <item>FINA, RC Split, Podružnica Dubrovnik, OIB 85821130368, Vukovarska 2,20000 Dubrovnik</item>
      <item>KOSIJER d.o.o. za hortikulturu, graditeljstvo i usluge, OIB 00409059467, Molunat 38,20215 Pločice</item>
      <item>Alen Fabris, OIB 56323762770, Radnički Dol 21,10000 Zagreb</item>
      <item>DUBROVAČKO PRIMORJE d.o.o. za vodoopskrbu i odvodnju, OIB 66545607884, Obala Ohmučevića 2,20232 Slano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Prijava svakog pojedinog potraživanja u iznosu od 98,00 kn, Pristojba na rješenje u iznosu od 100,00 kn, u ukupnom iznosu od 198,00 kn</izvorni_sadrzaj>
    <derivirana_varijabla naziv="DomainObject.Predmet.Pristojbe_1">sudske pristojbe za Prijava svakog pojedinog potraživanja u iznosu od 98,00 kn, Pristojba na rješenje u iznosu od 100,00 kn, u ukupnom iznosu od 198,00 kn</derivirana_varijabla>
  </DomainObject.Predmet.Pristojbe>
  <DomainObject.Predmet.PristojbeSudionikNazivOIB>
    <izvorni_sadrzaj>DUBROVAČKO PRIMORJE d.o.o. za vodoopskrbu i odvodnju, OIB 66545607884</izvorni_sadrzaj>
    <derivirana_varijabla naziv="DomainObject.Predmet.PristojbeSudionikNazivOIB_1">DUBROVAČKO PRIMORJE d.o.o. za vodoopskrbu i odvodnju, OIB 66545607884</derivirana_varijabla>
  </DomainObject.Predmet.PristojbeSudionikNazivOIB>
  <DomainObject.Predmet.PristojbePNB>
    <izvorni_sadrzaj>HR635045-3566-10035351489</izvorni_sadrzaj>
    <derivirana_varijabla naziv="DomainObject.Predmet.PristojbePNB_1">HR635045-3566-10035351489</derivirana_varijabla>
  </DomainObject.Predmet.PristojbePNB>
  <DomainObject.Predmet.PristojbeIznos>
    <izvorni_sadrzaj>198,00</izvorni_sadrzaj>
    <derivirana_varijabla naziv="DomainObject.Predmet.PristojbeIznos_1">198,00</derivirana_varijabla>
  </DomainObject.Predmet.PristojbeIznos>
  <DomainObject.Predmet.PristojbeOpisPlacanja>
    <izvorni_sadrzaj>Pristojbe iz predmeta St-868/2017, TS ST</izvorni_sadrzaj>
    <derivirana_varijabla naziv="DomainObject.Predmet.PristojbeOpisPlacanja_1">Pristojbe iz predmeta St-868/2017, TS ST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00409059467</item>
      <item>, OIB 56323762770</item>
      <item>, OIB 66545607884</item>
    </izvorni_sadrzaj>
    <derivirana_varijabla naziv="DomainObject.Predmet.SudioniciListNazivOIB_1">
      <item>, OIB 85821130368</item>
      <item>, OIB 00409059467</item>
      <item>, OIB 56323762770</item>
      <item>, OIB 66545607884</item>
    </derivirana_varijabla>
  </DomainObject.Predmet.SudioniciListNazivOIB>
  <DomainObject.Barcode>
    <izvorni_sadrzaj>iVBORw0KGgoAAAANSUhEUgAABVUAAAFTAQAAAAAR99EcAAAElUlEQVR42u3dQW7bMBCFYQI8gI+k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</izvorni_sadrzaj>
    <derivirana_varijabla naziv="DomainObject.Barcode_1">iVBORw0KGgoAAAANSUhEUgAABVUAAAFTAQAAAAAR99EcAAAElUlEQVR42u3dQW7bMBCFYQI8gI+k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St-868/2017, TS ST</izvorni_sadrzaj>
    <derivirana_varijabla naziv="DomainObject.Predmet.PristojbeNazivVrste_1">Pristojbe iz predmeta St-868/2017, TS ST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806FC-F625-4CD3-8324-56D3E8D21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2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Standardni eSPIS MasterTemplate predložak za MS Word</vt:lpstr>
      <vt:lpstr>Standardni eSPIS MasterTemplate predložak za MS Word</vt:lpstr>
    </vt:vector>
  </TitlesOfParts>
  <Company>MPRH</Company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eSPIS MasterTemplate predložak za MS Word</dc:title>
  <dc:creator>wsadmin</dc:creator>
  <dc:description>Ovaj predložak služi kao osnova za kreiranje novih eSPIS predložaka te za upravljanje eSPIS funkcijama tijekom obrade sudskih dokumenata.</dc:description>
  <cp:lastModifiedBy>Sanja Vuković</cp:lastModifiedBy>
  <cp:revision>3</cp:revision>
  <dcterms:created xsi:type="dcterms:W3CDTF">2018-11-06T08:37:00Z</dcterms:created>
  <dcterms:modified xsi:type="dcterms:W3CDTF">2018-11-06T08:48:00Z</dcterms:modified>
  <cp:version>9.6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_coloring">
    <vt:bool>true</vt:bool>
  </property>
  <property fmtid="{D5CDD505-2E9C-101B-9397-08002B2CF9AE}" pid="3" name="Saved">
    <vt:bool>true</vt:bool>
  </property>
  <property fmtid="{D5CDD505-2E9C-101B-9397-08002B2CF9AE}" pid="4" name="BrojStranica">
    <vt:i4>2</vt:i4>
  </property>
  <property fmtid="{D5CDD505-2E9C-101B-9397-08002B2CF9AE}" pid="5" name="Naslov">
    <vt:lpwstr>St-868/2017-31 / Odluka - Rješenje - naplata pristojbe (odluka_St-868_2017-31.docx)</vt:lpwstr>
  </property>
  <property fmtid="{D5CDD505-2E9C-101B-9397-08002B2CF9AE}" pid="6" name="Predlozak_id">
    <vt:lpwstr>1000000483</vt:lpwstr>
  </property>
  <property fmtid="{D5CDD505-2E9C-101B-9397-08002B2CF9AE}" pid="7" name="Predlozak_oznaka">
    <vt:lpwstr>RjesenjePristojba</vt:lpwstr>
  </property>
  <property fmtid="{D5CDD505-2E9C-101B-9397-08002B2CF9AE}" pid="8" name="Predlozak_naziv">
    <vt:lpwstr>Rješenje o pristojbi</vt:lpwstr>
  </property>
  <property fmtid="{D5CDD505-2E9C-101B-9397-08002B2CF9AE}" pid="9" name="eSPIS_CC_ID">
    <vt:lpwstr>3807640157</vt:lpwstr>
  </property>
</Properties>
</file>